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DD173" w14:textId="77777777" w:rsidR="00054684" w:rsidRDefault="00054684" w:rsidP="000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PALMER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528F1C3" w14:textId="77777777" w:rsidR="00054684" w:rsidRDefault="00054684" w:rsidP="00054684">
      <w:pPr>
        <w:rPr>
          <w:rFonts w:ascii="Times New Roman" w:hAnsi="Times New Roman" w:cs="Times New Roman"/>
        </w:rPr>
      </w:pPr>
    </w:p>
    <w:p w14:paraId="0ECF762C" w14:textId="77777777" w:rsidR="00054684" w:rsidRDefault="00054684" w:rsidP="00054684">
      <w:pPr>
        <w:rPr>
          <w:rFonts w:ascii="Times New Roman" w:hAnsi="Times New Roman" w:cs="Times New Roman"/>
        </w:rPr>
      </w:pPr>
    </w:p>
    <w:p w14:paraId="47F52F87" w14:textId="77777777" w:rsidR="00054684" w:rsidRDefault="00054684" w:rsidP="000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Smyth of Epping, Essex(q.v.).</w:t>
      </w:r>
    </w:p>
    <w:p w14:paraId="242D3B11" w14:textId="77777777" w:rsidR="00054684" w:rsidRDefault="00054684" w:rsidP="000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63FB9AA" w14:textId="77777777" w:rsidR="00054684" w:rsidRDefault="00054684" w:rsidP="00054684">
      <w:pPr>
        <w:rPr>
          <w:rFonts w:ascii="Times New Roman" w:hAnsi="Times New Roman" w:cs="Times New Roman"/>
        </w:rPr>
      </w:pPr>
    </w:p>
    <w:p w14:paraId="05C29B55" w14:textId="77777777" w:rsidR="00054684" w:rsidRDefault="00054684" w:rsidP="00054684">
      <w:pPr>
        <w:rPr>
          <w:rFonts w:ascii="Times New Roman" w:hAnsi="Times New Roman" w:cs="Times New Roman"/>
        </w:rPr>
      </w:pPr>
    </w:p>
    <w:p w14:paraId="15CDC700" w14:textId="77777777" w:rsidR="00054684" w:rsidRDefault="00054684" w:rsidP="0005468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2018</w:t>
      </w:r>
    </w:p>
    <w:p w14:paraId="7CF66E37" w14:textId="28F598B6" w:rsidR="006B2F86" w:rsidRPr="00E71FC3" w:rsidRDefault="00054684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A62C4" w14:textId="77777777" w:rsidR="00054684" w:rsidRDefault="00054684" w:rsidP="00E71FC3">
      <w:r>
        <w:separator/>
      </w:r>
    </w:p>
  </w:endnote>
  <w:endnote w:type="continuationSeparator" w:id="0">
    <w:p w14:paraId="07112C1F" w14:textId="77777777" w:rsidR="00054684" w:rsidRDefault="000546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95DB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F3E9A" w14:textId="77777777" w:rsidR="00054684" w:rsidRDefault="00054684" w:rsidP="00E71FC3">
      <w:r>
        <w:separator/>
      </w:r>
    </w:p>
  </w:footnote>
  <w:footnote w:type="continuationSeparator" w:id="0">
    <w:p w14:paraId="197D7753" w14:textId="77777777" w:rsidR="00054684" w:rsidRDefault="000546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84"/>
    <w:rsid w:val="0005468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0620C"/>
  <w15:chartTrackingRefBased/>
  <w15:docId w15:val="{7C516CE8-3420-4751-B4D1-1EEB8E00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46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2018-09-21T20:51:00Z</dcterms:created>
  <dcterms:modified xsi:type="dcterms:W3CDTF">2018-09-21T20:58:00Z</dcterms:modified>
</cp:coreProperties>
</file>